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4C84895B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6B7860">
        <w:rPr>
          <w:rFonts w:eastAsia="SimSun"/>
          <w:b/>
          <w:i/>
          <w:sz w:val="28"/>
          <w:lang w:val="en-US" w:eastAsia="zh-CN"/>
        </w:rPr>
        <w:t>3026</w:t>
      </w:r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08DD8A0A" w:rsidR="00D623BD" w:rsidRDefault="00DE4C75">
            <w:pPr>
              <w:pStyle w:val="CRCoverPage"/>
              <w:spacing w:after="0"/>
              <w:ind w:left="100"/>
            </w:pPr>
            <w:r>
              <w:t>PRD21 CDS: PC</w:t>
            </w:r>
            <w:r w:rsidR="006B7860">
              <w:t>2</w:t>
            </w:r>
            <w:r>
              <w:t xml:space="preserve"> NR CA_n78A-n79A with 1UL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17A4B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17A4B"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1D4D3609" w:rsidR="00D623BD" w:rsidRDefault="00DE4C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25348356" w:rsidR="00D623BD" w:rsidRDefault="006B78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06A9DCC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4332EA6C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13580827" w:rsidR="00D623BD" w:rsidRDefault="006B78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33721B3D" w:rsidR="00117A4B" w:rsidRPr="006438ED" w:rsidRDefault="00DE4C75">
            <w:pPr>
              <w:pStyle w:val="CRCoverPage"/>
              <w:spacing w:after="0"/>
              <w:rPr>
                <w:bCs/>
                <w:caps/>
              </w:rPr>
            </w:pPr>
            <w:r>
              <w:t>CA_n78A-n79A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CD076" w14:textId="77777777" w:rsidR="00D623BD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89D15" w14:textId="77777777" w:rsidR="003F1DDC" w:rsidRDefault="003F1DDC">
      <w:pPr>
        <w:spacing w:after="0"/>
      </w:pPr>
      <w:r>
        <w:separator/>
      </w:r>
    </w:p>
  </w:endnote>
  <w:endnote w:type="continuationSeparator" w:id="0">
    <w:p w14:paraId="7F9C7713" w14:textId="77777777" w:rsidR="003F1DDC" w:rsidRDefault="003F1D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C9E60" w14:textId="77777777" w:rsidR="003F1DDC" w:rsidRDefault="003F1DDC">
      <w:pPr>
        <w:spacing w:after="0"/>
      </w:pPr>
      <w:r>
        <w:separator/>
      </w:r>
    </w:p>
  </w:footnote>
  <w:footnote w:type="continuationSeparator" w:id="0">
    <w:p w14:paraId="22136F2D" w14:textId="77777777" w:rsidR="003F1DDC" w:rsidRDefault="003F1D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1DDC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860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D37C9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4C75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</Lines>
  <LinksUpToDate>false</LinksUpToDate>
  <Paragraphs>1</Paragraphs>
  <ScaleCrop>false</ScaleCrop>
  <CharactersWithSpaces>753</CharactersWithSpaces>
  <SharedDoc>false</SharedDoc>
  <HyperlinksChanged>false</HyperlinksChanged>
  <AppVersion>16.0000</AppVersion>
  <Characters>642</Characters>
  <Pages>1</Pages>
  <DocSecurity>0</DocSecurity>
  <Words>112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2024-05-23T06:51:00Z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